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48" w:rsidRPr="00C32D1D" w:rsidRDefault="000A1348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>РОССИЙСКАЯ ФЕДЕРАЦИЯ</w:t>
      </w:r>
    </w:p>
    <w:p w:rsidR="000A1348" w:rsidRPr="00C32D1D" w:rsidRDefault="000A1348" w:rsidP="00B36302">
      <w:pPr>
        <w:jc w:val="center"/>
        <w:rPr>
          <w:b/>
          <w:szCs w:val="28"/>
        </w:rPr>
      </w:pPr>
      <w:r>
        <w:rPr>
          <w:b/>
          <w:szCs w:val="28"/>
        </w:rPr>
        <w:t>ЮРЬЕВСКИЙ</w:t>
      </w:r>
      <w:r w:rsidRPr="00C32D1D">
        <w:rPr>
          <w:b/>
          <w:szCs w:val="28"/>
        </w:rPr>
        <w:t xml:space="preserve"> СЕЛЬСКИЙ СОВЕТ ДЕПУТАТОВ</w:t>
      </w:r>
    </w:p>
    <w:p w:rsidR="000A1348" w:rsidRPr="00C32D1D" w:rsidRDefault="000A1348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 xml:space="preserve">БОГОТОЛЬСКОГО РАЙОНА </w:t>
      </w:r>
      <w:r w:rsidRPr="00C32D1D">
        <w:rPr>
          <w:b/>
          <w:szCs w:val="28"/>
        </w:rPr>
        <w:br/>
        <w:t>КРАСНОЯРСКОГО КРАЯ</w:t>
      </w:r>
    </w:p>
    <w:p w:rsidR="000A1348" w:rsidRPr="00C32D1D" w:rsidRDefault="000A1348" w:rsidP="00B36302">
      <w:pPr>
        <w:jc w:val="center"/>
        <w:rPr>
          <w:b/>
          <w:szCs w:val="28"/>
        </w:rPr>
      </w:pPr>
    </w:p>
    <w:p w:rsidR="000A1348" w:rsidRPr="00C32D1D" w:rsidRDefault="000A1348" w:rsidP="00B36302">
      <w:pPr>
        <w:jc w:val="center"/>
        <w:rPr>
          <w:b/>
          <w:szCs w:val="28"/>
        </w:rPr>
      </w:pPr>
      <w:r w:rsidRPr="00C32D1D">
        <w:rPr>
          <w:b/>
          <w:szCs w:val="28"/>
        </w:rPr>
        <w:t>РЕШЕНИЕ</w:t>
      </w:r>
    </w:p>
    <w:p w:rsidR="000A1348" w:rsidRPr="00C32D1D" w:rsidRDefault="000A1348" w:rsidP="00B36302">
      <w:pPr>
        <w:ind w:firstLine="709"/>
        <w:jc w:val="both"/>
        <w:rPr>
          <w:b/>
          <w:szCs w:val="28"/>
        </w:rPr>
      </w:pPr>
    </w:p>
    <w:p w:rsidR="000A1348" w:rsidRDefault="000A1348" w:rsidP="00B36302">
      <w:pPr>
        <w:jc w:val="both"/>
        <w:rPr>
          <w:b/>
          <w:szCs w:val="28"/>
        </w:rPr>
      </w:pPr>
      <w:r>
        <w:rPr>
          <w:b/>
          <w:szCs w:val="28"/>
        </w:rPr>
        <w:t xml:space="preserve">        30.03.2015                               с. Юрьевка</w:t>
      </w:r>
      <w:r w:rsidRPr="00C32D1D">
        <w:rPr>
          <w:b/>
          <w:szCs w:val="28"/>
        </w:rPr>
        <w:tab/>
      </w:r>
      <w:r w:rsidRPr="00C32D1D">
        <w:rPr>
          <w:b/>
          <w:szCs w:val="28"/>
        </w:rPr>
        <w:tab/>
      </w:r>
      <w:r>
        <w:rPr>
          <w:b/>
          <w:szCs w:val="28"/>
        </w:rPr>
        <w:t xml:space="preserve">               № 48-173 </w:t>
      </w:r>
    </w:p>
    <w:p w:rsidR="000A1348" w:rsidRDefault="000A1348" w:rsidP="00B36302">
      <w:pPr>
        <w:jc w:val="both"/>
        <w:rPr>
          <w:b/>
          <w:szCs w:val="28"/>
        </w:rPr>
      </w:pPr>
    </w:p>
    <w:p w:rsidR="000A1348" w:rsidRPr="00C32D1D" w:rsidRDefault="000A1348" w:rsidP="00B36302">
      <w:pPr>
        <w:jc w:val="center"/>
        <w:rPr>
          <w:b/>
          <w:szCs w:val="28"/>
        </w:rPr>
      </w:pPr>
      <w:r>
        <w:rPr>
          <w:b/>
          <w:szCs w:val="28"/>
        </w:rPr>
        <w:t>ОБ УТВЕРЖДЕНИИ ПРОГРАММЫ СОЦИАЛЬНО-ЭКОНОМИЧЕСКОГО РАЗВИТИЯ  ЮРЬЕВСКОГО СЕЛЬСОВЕТА НА ПЕРИОД 2015-2019 ГОДЫ</w:t>
      </w:r>
    </w:p>
    <w:p w:rsidR="000A1348" w:rsidRDefault="000A1348" w:rsidP="00B36302">
      <w:pPr>
        <w:jc w:val="center"/>
        <w:rPr>
          <w:b/>
          <w:szCs w:val="28"/>
        </w:rPr>
      </w:pPr>
    </w:p>
    <w:p w:rsidR="000A1348" w:rsidRPr="00972E2B" w:rsidRDefault="000A1348" w:rsidP="00B36302">
      <w:pPr>
        <w:numPr>
          <w:ilvl w:val="0"/>
          <w:numId w:val="1"/>
        </w:numPr>
        <w:tabs>
          <w:tab w:val="left" w:pos="1134"/>
        </w:tabs>
        <w:ind w:left="0" w:firstLine="567"/>
        <w:jc w:val="both"/>
      </w:pPr>
      <w:r>
        <w:t xml:space="preserve">Утвердить </w:t>
      </w:r>
      <w:r w:rsidRPr="00972E2B">
        <w:t>Программу социально-экономическ</w:t>
      </w:r>
      <w:r>
        <w:t>ого развития Юрьевского сельсовета на период 2015-2019 годы                                                                                                                                                    (Приложение )</w:t>
      </w:r>
      <w:r w:rsidRPr="00972E2B">
        <w:t>.</w:t>
      </w:r>
    </w:p>
    <w:p w:rsidR="000A1348" w:rsidRPr="00B36302" w:rsidRDefault="000A1348" w:rsidP="00B36302">
      <w:pPr>
        <w:pStyle w:val="ListParagraph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B36302">
        <w:rPr>
          <w:szCs w:val="28"/>
        </w:rPr>
        <w:t xml:space="preserve"> Контроль над исполнением Решения возложить на постоянную комиссию по</w:t>
      </w:r>
      <w:r>
        <w:rPr>
          <w:szCs w:val="28"/>
        </w:rPr>
        <w:t xml:space="preserve"> экономике и</w:t>
      </w:r>
      <w:r w:rsidRPr="00B36302">
        <w:rPr>
          <w:szCs w:val="28"/>
        </w:rPr>
        <w:t xml:space="preserve"> финанс</w:t>
      </w:r>
      <w:r>
        <w:rPr>
          <w:szCs w:val="28"/>
        </w:rPr>
        <w:t>овым вопросам</w:t>
      </w:r>
      <w:r w:rsidRPr="00B36302">
        <w:rPr>
          <w:szCs w:val="28"/>
        </w:rPr>
        <w:t>.</w:t>
      </w:r>
    </w:p>
    <w:p w:rsidR="000A1348" w:rsidRDefault="000A1348" w:rsidP="000606F6">
      <w:pPr>
        <w:pStyle w:val="ListParagraph"/>
        <w:numPr>
          <w:ilvl w:val="0"/>
          <w:numId w:val="1"/>
        </w:numPr>
        <w:spacing w:after="200" w:line="276" w:lineRule="auto"/>
        <w:ind w:left="0" w:firstLine="567"/>
        <w:jc w:val="both"/>
        <w:rPr>
          <w:szCs w:val="28"/>
        </w:rPr>
      </w:pPr>
      <w:r>
        <w:rPr>
          <w:szCs w:val="28"/>
        </w:rPr>
        <w:t>Опубликовать Решение</w:t>
      </w:r>
      <w:r w:rsidRPr="00B36302">
        <w:rPr>
          <w:szCs w:val="28"/>
        </w:rPr>
        <w:t xml:space="preserve"> в общественно-политической газете «Земля боготольская» и на официальном сайте администрации </w:t>
      </w:r>
      <w:r>
        <w:rPr>
          <w:szCs w:val="28"/>
        </w:rPr>
        <w:t>Боготоль</w:t>
      </w:r>
      <w:r w:rsidRPr="00B36302">
        <w:rPr>
          <w:szCs w:val="28"/>
        </w:rPr>
        <w:t xml:space="preserve">ского района в сети Интернет </w:t>
      </w:r>
      <w:hyperlink r:id="rId5" w:history="1">
        <w:r w:rsidRPr="00B36302">
          <w:rPr>
            <w:rStyle w:val="Hyperlink"/>
            <w:szCs w:val="28"/>
            <w:lang w:val="en-US"/>
          </w:rPr>
          <w:t>www</w:t>
        </w:r>
        <w:r w:rsidRPr="00B36302">
          <w:rPr>
            <w:rStyle w:val="Hyperlink"/>
            <w:szCs w:val="28"/>
          </w:rPr>
          <w:t>.</w:t>
        </w:r>
        <w:r w:rsidRPr="00B36302">
          <w:rPr>
            <w:rStyle w:val="Hyperlink"/>
            <w:szCs w:val="28"/>
            <w:lang w:val="en-US"/>
          </w:rPr>
          <w:t>bogotol</w:t>
        </w:r>
        <w:r w:rsidRPr="00B36302">
          <w:rPr>
            <w:rStyle w:val="Hyperlink"/>
            <w:szCs w:val="28"/>
          </w:rPr>
          <w:t>-</w:t>
        </w:r>
        <w:r w:rsidRPr="00B36302">
          <w:rPr>
            <w:rStyle w:val="Hyperlink"/>
            <w:szCs w:val="28"/>
            <w:lang w:val="en-US"/>
          </w:rPr>
          <w:t>r</w:t>
        </w:r>
        <w:r w:rsidRPr="00B36302">
          <w:rPr>
            <w:rStyle w:val="Hyperlink"/>
            <w:szCs w:val="28"/>
          </w:rPr>
          <w:t>.</w:t>
        </w:r>
        <w:r w:rsidRPr="00B36302">
          <w:rPr>
            <w:rStyle w:val="Hyperlink"/>
            <w:szCs w:val="28"/>
            <w:lang w:val="en-US"/>
          </w:rPr>
          <w:t>ru</w:t>
        </w:r>
      </w:hyperlink>
      <w:r w:rsidRPr="00B36302">
        <w:rPr>
          <w:szCs w:val="28"/>
        </w:rPr>
        <w:t xml:space="preserve">, на странице администрации </w:t>
      </w:r>
      <w:r>
        <w:rPr>
          <w:szCs w:val="28"/>
        </w:rPr>
        <w:t>Юрьев</w:t>
      </w:r>
      <w:r w:rsidRPr="00B36302">
        <w:rPr>
          <w:szCs w:val="28"/>
        </w:rPr>
        <w:t xml:space="preserve">ского сельсовета. </w:t>
      </w:r>
    </w:p>
    <w:p w:rsidR="000A1348" w:rsidRPr="000606F6" w:rsidRDefault="000A1348" w:rsidP="000606F6">
      <w:pPr>
        <w:pStyle w:val="ListParagraph"/>
        <w:numPr>
          <w:ilvl w:val="0"/>
          <w:numId w:val="1"/>
        </w:numPr>
        <w:spacing w:after="200" w:line="276" w:lineRule="auto"/>
        <w:ind w:left="0" w:firstLine="567"/>
        <w:jc w:val="both"/>
        <w:rPr>
          <w:szCs w:val="28"/>
        </w:rPr>
      </w:pPr>
      <w:r>
        <w:rPr>
          <w:szCs w:val="28"/>
        </w:rPr>
        <w:t>Решение вступает в силу в день, следующий за днем его официального опубликования.</w:t>
      </w:r>
    </w:p>
    <w:p w:rsidR="000A1348" w:rsidRDefault="000A1348" w:rsidP="00B36302">
      <w:pPr>
        <w:pStyle w:val="ListParagraph"/>
        <w:ind w:left="1429"/>
        <w:jc w:val="both"/>
      </w:pPr>
    </w:p>
    <w:p w:rsidR="000A1348" w:rsidRPr="000672A6" w:rsidRDefault="000A1348" w:rsidP="00B36302">
      <w:pPr>
        <w:pStyle w:val="ListParagraph"/>
        <w:ind w:left="1429"/>
        <w:jc w:val="both"/>
      </w:pPr>
      <w:bookmarkStart w:id="0" w:name="_GoBack"/>
      <w:bookmarkEnd w:id="0"/>
    </w:p>
    <w:p w:rsidR="000A1348" w:rsidRPr="008F1528" w:rsidRDefault="000A1348" w:rsidP="00B363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Председатель Юрьевского               </w:t>
      </w:r>
      <w:r w:rsidRPr="008F1528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      </w:t>
      </w:r>
      <w:r w:rsidRPr="008F1528">
        <w:rPr>
          <w:spacing w:val="2"/>
          <w:sz w:val="28"/>
          <w:szCs w:val="28"/>
        </w:rPr>
        <w:t xml:space="preserve">     Глава </w:t>
      </w:r>
      <w:r>
        <w:rPr>
          <w:spacing w:val="2"/>
          <w:sz w:val="28"/>
          <w:szCs w:val="28"/>
        </w:rPr>
        <w:t>Юрьев</w:t>
      </w:r>
      <w:r w:rsidRPr="008F1528">
        <w:rPr>
          <w:spacing w:val="2"/>
          <w:sz w:val="28"/>
          <w:szCs w:val="28"/>
        </w:rPr>
        <w:t>ского</w:t>
      </w:r>
    </w:p>
    <w:p w:rsidR="000A1348" w:rsidRPr="008F1528" w:rsidRDefault="000A1348" w:rsidP="00B363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сельского </w:t>
      </w:r>
      <w:r w:rsidRPr="008F1528">
        <w:rPr>
          <w:spacing w:val="2"/>
          <w:sz w:val="28"/>
          <w:szCs w:val="28"/>
        </w:rPr>
        <w:t xml:space="preserve">Совета депутатов               </w:t>
      </w:r>
      <w:r>
        <w:rPr>
          <w:spacing w:val="2"/>
          <w:sz w:val="28"/>
          <w:szCs w:val="28"/>
        </w:rPr>
        <w:t xml:space="preserve">          </w:t>
      </w:r>
      <w:r w:rsidRPr="008F1528">
        <w:rPr>
          <w:spacing w:val="2"/>
          <w:sz w:val="28"/>
          <w:szCs w:val="28"/>
        </w:rPr>
        <w:t xml:space="preserve"> сельсовета</w:t>
      </w:r>
    </w:p>
    <w:p w:rsidR="000A1348" w:rsidRPr="008F1528" w:rsidRDefault="000A1348" w:rsidP="00B3630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F1528">
        <w:rPr>
          <w:spacing w:val="2"/>
          <w:sz w:val="28"/>
          <w:szCs w:val="28"/>
        </w:rPr>
        <w:t>___________</w:t>
      </w:r>
      <w:r>
        <w:rPr>
          <w:spacing w:val="2"/>
          <w:sz w:val="28"/>
          <w:szCs w:val="28"/>
        </w:rPr>
        <w:t xml:space="preserve">Е.Н.Шалудкина                           </w:t>
      </w:r>
      <w:r w:rsidRPr="008F1528">
        <w:rPr>
          <w:spacing w:val="2"/>
          <w:sz w:val="28"/>
          <w:szCs w:val="28"/>
        </w:rPr>
        <w:t xml:space="preserve">___________ </w:t>
      </w:r>
      <w:r>
        <w:rPr>
          <w:spacing w:val="2"/>
          <w:sz w:val="28"/>
          <w:szCs w:val="28"/>
        </w:rPr>
        <w:t>А.В.Белов</w:t>
      </w:r>
    </w:p>
    <w:p w:rsidR="000A1348" w:rsidRPr="008F1528" w:rsidRDefault="000A1348" w:rsidP="00B36302">
      <w:pPr>
        <w:pStyle w:val="Heading2"/>
        <w:shd w:val="clear" w:color="auto" w:fill="FFFFFF"/>
        <w:spacing w:before="0"/>
        <w:ind w:left="1429"/>
        <w:textAlignment w:val="baseline"/>
        <w:rPr>
          <w:b w:val="0"/>
          <w:bCs w:val="0"/>
          <w:color w:val="3C3C3C"/>
          <w:spacing w:val="2"/>
          <w:sz w:val="28"/>
          <w:szCs w:val="28"/>
        </w:rPr>
      </w:pPr>
      <w:r w:rsidRPr="008F1528">
        <w:rPr>
          <w:b w:val="0"/>
          <w:bCs w:val="0"/>
          <w:color w:val="3C3C3C"/>
          <w:spacing w:val="2"/>
          <w:sz w:val="28"/>
          <w:szCs w:val="28"/>
        </w:rPr>
        <w:br/>
      </w:r>
    </w:p>
    <w:p w:rsidR="000A1348" w:rsidRDefault="000A1348" w:rsidP="00B36302">
      <w:pPr>
        <w:pStyle w:val="ListParagraph"/>
        <w:ind w:left="1429"/>
      </w:pPr>
    </w:p>
    <w:p w:rsidR="000A1348" w:rsidRPr="00C32D1D" w:rsidRDefault="000A1348" w:rsidP="00B36302">
      <w:pPr>
        <w:jc w:val="both"/>
        <w:rPr>
          <w:b/>
          <w:szCs w:val="28"/>
        </w:rPr>
      </w:pPr>
    </w:p>
    <w:p w:rsidR="000A1348" w:rsidRDefault="000A1348"/>
    <w:sectPr w:rsidR="000A1348" w:rsidSect="00844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F79"/>
    <w:multiLevelType w:val="hybridMultilevel"/>
    <w:tmpl w:val="8EA252A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B11"/>
    <w:rsid w:val="0003648F"/>
    <w:rsid w:val="000606F6"/>
    <w:rsid w:val="00062CF4"/>
    <w:rsid w:val="00065173"/>
    <w:rsid w:val="000672A6"/>
    <w:rsid w:val="00073629"/>
    <w:rsid w:val="000A1348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86674"/>
    <w:rsid w:val="00294F78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1AB1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04688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21EA"/>
    <w:rsid w:val="007A4F26"/>
    <w:rsid w:val="007B2D29"/>
    <w:rsid w:val="007B30C4"/>
    <w:rsid w:val="007C33B2"/>
    <w:rsid w:val="007C6608"/>
    <w:rsid w:val="007E3AA4"/>
    <w:rsid w:val="007F0ADF"/>
    <w:rsid w:val="00805B5A"/>
    <w:rsid w:val="00805D9E"/>
    <w:rsid w:val="008155FE"/>
    <w:rsid w:val="00823C84"/>
    <w:rsid w:val="0084382C"/>
    <w:rsid w:val="00844AA5"/>
    <w:rsid w:val="00860365"/>
    <w:rsid w:val="008672D7"/>
    <w:rsid w:val="00883127"/>
    <w:rsid w:val="008D4250"/>
    <w:rsid w:val="008E17CB"/>
    <w:rsid w:val="008F1528"/>
    <w:rsid w:val="00912CE2"/>
    <w:rsid w:val="00920628"/>
    <w:rsid w:val="00972E2B"/>
    <w:rsid w:val="009D135D"/>
    <w:rsid w:val="009D6270"/>
    <w:rsid w:val="009F16EF"/>
    <w:rsid w:val="009F7D0E"/>
    <w:rsid w:val="00A22D47"/>
    <w:rsid w:val="00A46AB6"/>
    <w:rsid w:val="00A533EA"/>
    <w:rsid w:val="00A623D1"/>
    <w:rsid w:val="00AA57A5"/>
    <w:rsid w:val="00B058DD"/>
    <w:rsid w:val="00B36302"/>
    <w:rsid w:val="00B36B58"/>
    <w:rsid w:val="00B570F2"/>
    <w:rsid w:val="00B63D90"/>
    <w:rsid w:val="00B82713"/>
    <w:rsid w:val="00BA4156"/>
    <w:rsid w:val="00BC1CED"/>
    <w:rsid w:val="00BD0AAB"/>
    <w:rsid w:val="00BD1457"/>
    <w:rsid w:val="00C32D1D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73B11"/>
    <w:rsid w:val="00F90ADF"/>
    <w:rsid w:val="00FA4399"/>
    <w:rsid w:val="00FB64B1"/>
    <w:rsid w:val="00FD5AD1"/>
    <w:rsid w:val="00FD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302"/>
    <w:rPr>
      <w:rFonts w:ascii="Times New Roman" w:eastAsia="Times New Roman" w:hAnsi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630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36302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B36302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Normal"/>
    <w:uiPriority w:val="99"/>
    <w:rsid w:val="00B36302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B36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181</Words>
  <Characters>1037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2014-11-07T01:22:00Z</dcterms:created>
  <dcterms:modified xsi:type="dcterms:W3CDTF">2015-03-26T06:24:00Z</dcterms:modified>
</cp:coreProperties>
</file>